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01351" w14:textId="77777777" w:rsidR="00C37EBE" w:rsidRDefault="00C37EBE" w:rsidP="00C37E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KYNSMAN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7891F7AB" w14:textId="77777777" w:rsidR="00C37EBE" w:rsidRDefault="00C37EBE" w:rsidP="00C37E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Knaptoft</w:t>
      </w:r>
      <w:proofErr w:type="spellEnd"/>
      <w:r>
        <w:rPr>
          <w:rFonts w:cs="Times New Roman"/>
          <w:szCs w:val="24"/>
        </w:rPr>
        <w:t>, Leicestershire. Gentleman.</w:t>
      </w:r>
    </w:p>
    <w:p w14:paraId="12D754E2" w14:textId="77777777" w:rsidR="00C37EBE" w:rsidRDefault="00C37EBE" w:rsidP="00C37EBE">
      <w:pPr>
        <w:pStyle w:val="NoSpacing"/>
        <w:rPr>
          <w:rFonts w:cs="Times New Roman"/>
          <w:szCs w:val="24"/>
        </w:rPr>
      </w:pPr>
    </w:p>
    <w:p w14:paraId="69E01C05" w14:textId="77777777" w:rsidR="00C37EBE" w:rsidRDefault="00C37EBE" w:rsidP="00C37EBE">
      <w:pPr>
        <w:pStyle w:val="NoSpacing"/>
        <w:rPr>
          <w:rFonts w:cs="Times New Roman"/>
          <w:szCs w:val="24"/>
        </w:rPr>
      </w:pPr>
    </w:p>
    <w:p w14:paraId="559FD550" w14:textId="77777777" w:rsidR="00C37EBE" w:rsidRDefault="00C37EBE" w:rsidP="00C37E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 xml:space="preserve">Ralph Humberston of Leicester, merchant(q.v.), brought a plaint of debt against </w:t>
      </w:r>
    </w:p>
    <w:p w14:paraId="6FC754AC" w14:textId="77777777" w:rsidR="00C37EBE" w:rsidRDefault="00C37EBE" w:rsidP="00C37E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John Fode of </w:t>
      </w:r>
      <w:proofErr w:type="spellStart"/>
      <w:r>
        <w:rPr>
          <w:rFonts w:cs="Times New Roman"/>
          <w:szCs w:val="24"/>
        </w:rPr>
        <w:t>Lutterworth</w:t>
      </w:r>
      <w:proofErr w:type="spellEnd"/>
      <w:r>
        <w:rPr>
          <w:rFonts w:cs="Times New Roman"/>
          <w:szCs w:val="24"/>
        </w:rPr>
        <w:t>, brasier(q.v.).</w:t>
      </w:r>
    </w:p>
    <w:p w14:paraId="4D0838EE" w14:textId="77777777" w:rsidR="00C37EBE" w:rsidRDefault="00C37EBE" w:rsidP="00C37E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2BE8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4F7CD269" w14:textId="77777777" w:rsidR="00C37EBE" w:rsidRDefault="00C37EBE" w:rsidP="00C37EBE">
      <w:pPr>
        <w:pStyle w:val="NoSpacing"/>
        <w:rPr>
          <w:rFonts w:cs="Times New Roman"/>
          <w:szCs w:val="24"/>
        </w:rPr>
      </w:pPr>
    </w:p>
    <w:p w14:paraId="02A0D8B8" w14:textId="77777777" w:rsidR="00C37EBE" w:rsidRDefault="00C37EBE" w:rsidP="00C37EBE">
      <w:pPr>
        <w:pStyle w:val="NoSpacing"/>
        <w:rPr>
          <w:rFonts w:cs="Times New Roman"/>
          <w:szCs w:val="24"/>
        </w:rPr>
      </w:pPr>
    </w:p>
    <w:p w14:paraId="6FA6C4C3" w14:textId="77777777" w:rsidR="00C37EBE" w:rsidRDefault="00C37EBE" w:rsidP="00C37E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p w14:paraId="479E1A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3AC8E" w14:textId="77777777" w:rsidR="00C37EBE" w:rsidRDefault="00C37EBE" w:rsidP="009139A6">
      <w:r>
        <w:separator/>
      </w:r>
    </w:p>
  </w:endnote>
  <w:endnote w:type="continuationSeparator" w:id="0">
    <w:p w14:paraId="1270B3D6" w14:textId="77777777" w:rsidR="00C37EBE" w:rsidRDefault="00C37E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F8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944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4D4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DB411" w14:textId="77777777" w:rsidR="00C37EBE" w:rsidRDefault="00C37EBE" w:rsidP="009139A6">
      <w:r>
        <w:separator/>
      </w:r>
    </w:p>
  </w:footnote>
  <w:footnote w:type="continuationSeparator" w:id="0">
    <w:p w14:paraId="07E453CC" w14:textId="77777777" w:rsidR="00C37EBE" w:rsidRDefault="00C37E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4E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DF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BC0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B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7EB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9D587"/>
  <w15:chartTrackingRefBased/>
  <w15:docId w15:val="{A0E064A2-04AA-4638-AF9A-950EC168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7E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2023-08-12T06:39:00Z</dcterms:created>
  <dcterms:modified xsi:type="dcterms:W3CDTF">2023-08-12T06:40:00Z</dcterms:modified>
</cp:coreProperties>
</file>